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FF6A6" w14:textId="77777777" w:rsidR="00575886" w:rsidRPr="00575886" w:rsidRDefault="00575886">
      <w:pPr>
        <w:spacing w:after="160" w:line="259" w:lineRule="auto"/>
        <w:jc w:val="left"/>
      </w:pPr>
      <w:r w:rsidRPr="00575886">
        <w:rPr>
          <w:b/>
          <w:bCs/>
        </w:rPr>
        <w:t>Hinweis:</w:t>
      </w:r>
      <w:r>
        <w:rPr>
          <w:b/>
          <w:bCs/>
        </w:rPr>
        <w:t xml:space="preserve"> </w:t>
      </w:r>
      <w:r>
        <w:t>Die farbig hinterlegten Felder sind auszufüllen</w:t>
      </w:r>
      <w:r w:rsidR="0036593C">
        <w:t>.</w:t>
      </w:r>
    </w:p>
    <w:sdt>
      <w:sdtPr>
        <w:rPr>
          <w:rFonts w:cs="Arial"/>
        </w:rPr>
        <w:id w:val="-2144179516"/>
        <w:placeholder>
          <w:docPart w:val="78F60FB15C834E3B92901B047BD7B92B"/>
        </w:placeholder>
        <w:showingPlcHdr/>
      </w:sdtPr>
      <w:sdtEndPr/>
      <w:sdtContent>
        <w:p w14:paraId="11D63A64" w14:textId="77777777" w:rsidR="00575886" w:rsidRDefault="00575886" w:rsidP="00575886">
          <w:pPr>
            <w:spacing w:after="0"/>
            <w:rPr>
              <w:rFonts w:cs="Arial"/>
            </w:rPr>
          </w:pPr>
          <w:r w:rsidRPr="00575886">
            <w:rPr>
              <w:rStyle w:val="Platzhaltertext"/>
              <w:rFonts w:cs="Arial"/>
              <w:color w:val="808080" w:themeColor="background2" w:themeShade="80"/>
              <w:highlight w:val="yellow"/>
              <w:shd w:val="clear" w:color="auto" w:fill="BFBFBF" w:themeFill="background1" w:themeFillShade="BF"/>
            </w:rPr>
            <w:t>Klicken Sie hier, um Text einzugeben.</w:t>
          </w:r>
        </w:p>
      </w:sdtContent>
    </w:sdt>
    <w:p w14:paraId="628ABA02" w14:textId="77777777" w:rsidR="00575886" w:rsidRDefault="00575886">
      <w:pPr>
        <w:spacing w:after="160" w:line="259" w:lineRule="auto"/>
        <w:jc w:val="left"/>
      </w:pPr>
      <w:r>
        <w:t>(Name des Bieters/der Bietergemeinschaft)</w:t>
      </w:r>
    </w:p>
    <w:tbl>
      <w:tblPr>
        <w:tblStyle w:val="Tabellenrast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7"/>
        <w:gridCol w:w="2928"/>
        <w:gridCol w:w="5595"/>
      </w:tblGrid>
      <w:tr w:rsidR="00575886" w:rsidRPr="000D0807" w14:paraId="2701CB73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7F0EDAF4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Nr.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77F2C8FC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Bezug</w:t>
            </w: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4D3F7" w:themeFill="accent6" w:themeFillShade="E6"/>
          </w:tcPr>
          <w:p w14:paraId="38155F9D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Frage des Bieters</w:t>
            </w:r>
          </w:p>
        </w:tc>
      </w:tr>
      <w:tr w:rsidR="00575886" w:rsidRPr="000D0807" w14:paraId="2B1B96C5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436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1.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927311140"/>
              <w:placeholder>
                <w:docPart w:val="23A9BD5D935C426EB4548FE876131668"/>
              </w:placeholder>
              <w:showingPlcHdr/>
            </w:sdtPr>
            <w:sdtEndPr/>
            <w:sdtContent>
              <w:p w14:paraId="5201FF64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1AF8CE0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10328723"/>
              <w:placeholder>
                <w:docPart w:val="968BA8ECCE8048D5888FCF31312AE6FB"/>
              </w:placeholder>
              <w:showingPlcHdr/>
            </w:sdtPr>
            <w:sdtEndPr/>
            <w:sdtContent>
              <w:p w14:paraId="36BC3648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6D7B37E1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680C5A9C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3C9EC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2.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26006825"/>
              <w:placeholder>
                <w:docPart w:val="535744C59D484D38ADF663D2D1C035C6"/>
              </w:placeholder>
              <w:showingPlcHdr/>
            </w:sdtPr>
            <w:sdtEndPr/>
            <w:sdtContent>
              <w:p w14:paraId="61165213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30579FF5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279081908"/>
              <w:placeholder>
                <w:docPart w:val="CE8DEC92DCAA420EBE04ADF2FF0B63F8"/>
              </w:placeholder>
              <w:showingPlcHdr/>
            </w:sdtPr>
            <w:sdtEndPr/>
            <w:sdtContent>
              <w:p w14:paraId="2CA059E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EA62CAB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491A74F8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F3E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3.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837113047"/>
              <w:placeholder>
                <w:docPart w:val="379357901CD54D9AA47C3F0766EE4C7D"/>
              </w:placeholder>
              <w:showingPlcHdr/>
            </w:sdtPr>
            <w:sdtEndPr/>
            <w:sdtContent>
              <w:p w14:paraId="50D8CEEE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8875F66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624925140"/>
              <w:placeholder>
                <w:docPart w:val="3496524D8F474EEA88F6ED246A6B509B"/>
              </w:placeholder>
              <w:showingPlcHdr/>
            </w:sdtPr>
            <w:sdtEndPr/>
            <w:sdtContent>
              <w:p w14:paraId="6C6384D9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40EC6CE5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175934C2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1787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4.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27172257"/>
              <w:placeholder>
                <w:docPart w:val="FE792091C63F4EBC8CF6539466A57C61"/>
              </w:placeholder>
              <w:showingPlcHdr/>
            </w:sdtPr>
            <w:sdtEndPr/>
            <w:sdtContent>
              <w:p w14:paraId="5FC149D1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539C479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-1958633520"/>
              <w:placeholder>
                <w:docPart w:val="43E81E0FC8384A1592F1760AB4A04176"/>
              </w:placeholder>
              <w:showingPlcHdr/>
            </w:sdtPr>
            <w:sdtEndPr/>
            <w:sdtContent>
              <w:p w14:paraId="64331EDC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833D403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  <w:tr w:rsidR="00575886" w:rsidRPr="000D0807" w14:paraId="72791569" w14:textId="77777777" w:rsidTr="00A76CAE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BCC2" w14:textId="77777777" w:rsidR="00575886" w:rsidRPr="000D0807" w:rsidRDefault="00575886" w:rsidP="004928C4">
            <w:pPr>
              <w:spacing w:before="120"/>
              <w:jc w:val="center"/>
              <w:rPr>
                <w:rFonts w:cs="Arial"/>
                <w:b/>
              </w:rPr>
            </w:pPr>
            <w:r w:rsidRPr="000D0807">
              <w:rPr>
                <w:rFonts w:cs="Arial"/>
                <w:b/>
              </w:rPr>
              <w:t>5.</w:t>
            </w:r>
          </w:p>
        </w:tc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306655902"/>
              <w:placeholder>
                <w:docPart w:val="FC97F7125CBD452D9C692CE09E59C7BD"/>
              </w:placeholder>
              <w:showingPlcHdr/>
            </w:sdtPr>
            <w:sdtEndPr/>
            <w:sdtContent>
              <w:p w14:paraId="2BDB46DA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1639F403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  <w:tc>
          <w:tcPr>
            <w:tcW w:w="30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cs="Arial"/>
                <w:sz w:val="20"/>
              </w:rPr>
              <w:id w:val="1437556142"/>
              <w:placeholder>
                <w:docPart w:val="A11C1B506B9246E4BF405AEE9CE8E4A0"/>
              </w:placeholder>
              <w:showingPlcHdr/>
            </w:sdtPr>
            <w:sdtEndPr/>
            <w:sdtContent>
              <w:p w14:paraId="4852D043" w14:textId="77777777" w:rsidR="00575886" w:rsidRPr="000D0807" w:rsidRDefault="00575886" w:rsidP="004928C4">
                <w:pPr>
                  <w:rPr>
                    <w:rFonts w:cs="Arial"/>
                    <w:sz w:val="20"/>
                  </w:rPr>
                </w:pPr>
                <w:r w:rsidRPr="00575886">
                  <w:rPr>
                    <w:rStyle w:val="Platzhaltertext"/>
                    <w:rFonts w:cs="Arial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p>
            </w:sdtContent>
          </w:sdt>
          <w:p w14:paraId="2C0C6485" w14:textId="77777777" w:rsidR="00575886" w:rsidRPr="000D0807" w:rsidRDefault="00575886" w:rsidP="004928C4">
            <w:pPr>
              <w:spacing w:before="120"/>
              <w:rPr>
                <w:rFonts w:cs="Arial"/>
              </w:rPr>
            </w:pPr>
          </w:p>
        </w:tc>
      </w:tr>
    </w:tbl>
    <w:p w14:paraId="2A3747D8" w14:textId="77777777" w:rsidR="00CE26CC" w:rsidRDefault="00CE26CC" w:rsidP="00CE26CC">
      <w:pPr>
        <w:tabs>
          <w:tab w:val="left" w:pos="3505"/>
        </w:tabs>
      </w:pPr>
    </w:p>
    <w:p w14:paraId="25CBF61F" w14:textId="77777777" w:rsidR="00F50C7A" w:rsidRPr="00F50C7A" w:rsidRDefault="00F50C7A" w:rsidP="00F50C7A"/>
    <w:p w14:paraId="1CADD623" w14:textId="77777777" w:rsidR="00F50C7A" w:rsidRPr="00F50C7A" w:rsidRDefault="00F50C7A" w:rsidP="00F50C7A"/>
    <w:p w14:paraId="53FCAC25" w14:textId="77777777" w:rsidR="00F50C7A" w:rsidRPr="00F50C7A" w:rsidRDefault="00F50C7A" w:rsidP="00F50C7A"/>
    <w:p w14:paraId="1F64E075" w14:textId="77777777" w:rsidR="00F50C7A" w:rsidRPr="00F50C7A" w:rsidRDefault="00F50C7A" w:rsidP="00F50C7A"/>
    <w:p w14:paraId="7C03BA3F" w14:textId="77777777" w:rsidR="00F50C7A" w:rsidRPr="00F50C7A" w:rsidRDefault="00F50C7A" w:rsidP="00F50C7A"/>
    <w:p w14:paraId="360D099C" w14:textId="77777777" w:rsidR="00F50C7A" w:rsidRPr="00F50C7A" w:rsidRDefault="00F50C7A" w:rsidP="00F50C7A"/>
    <w:p w14:paraId="2D366FED" w14:textId="77777777" w:rsidR="00F50C7A" w:rsidRPr="00F50C7A" w:rsidRDefault="00F50C7A" w:rsidP="00F50C7A"/>
    <w:p w14:paraId="1C70B12A" w14:textId="77777777" w:rsidR="00F50C7A" w:rsidRPr="00F50C7A" w:rsidRDefault="00F50C7A" w:rsidP="00621243">
      <w:pPr>
        <w:tabs>
          <w:tab w:val="left" w:pos="1710"/>
          <w:tab w:val="left" w:pos="2100"/>
        </w:tabs>
      </w:pPr>
      <w:r>
        <w:tab/>
      </w:r>
      <w:r w:rsidR="00621243">
        <w:tab/>
      </w:r>
    </w:p>
    <w:sectPr w:rsidR="00F50C7A" w:rsidRPr="00F50C7A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EFFB9" w14:textId="77777777" w:rsidR="00B640C7" w:rsidRDefault="00B640C7" w:rsidP="00062AE7">
      <w:pPr>
        <w:spacing w:after="0" w:line="240" w:lineRule="auto"/>
      </w:pPr>
      <w:r>
        <w:separator/>
      </w:r>
    </w:p>
  </w:endnote>
  <w:endnote w:type="continuationSeparator" w:id="0">
    <w:p w14:paraId="76D02E69" w14:textId="77777777" w:rsidR="00B640C7" w:rsidRDefault="00B640C7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81F755" w14:textId="41B8292C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82408B">
      <w:rPr>
        <w:noProof/>
        <w:sz w:val="16"/>
        <w:szCs w:val="16"/>
      </w:rPr>
      <w:t>KVBS1_7</w:t>
    </w:r>
    <w:r w:rsidR="0015645D">
      <w:rPr>
        <w:noProof/>
        <w:sz w:val="16"/>
        <w:szCs w:val="16"/>
      </w:rPr>
      <w:t>24.01</w:t>
    </w:r>
    <w:r w:rsidR="0082408B">
      <w:rPr>
        <w:noProof/>
        <w:sz w:val="16"/>
        <w:szCs w:val="16"/>
      </w:rPr>
      <w:t>_AUU_FB01 BEWF_f_20260422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DF98B3" w14:textId="77777777" w:rsidR="00B640C7" w:rsidRDefault="00B640C7" w:rsidP="00062AE7">
      <w:pPr>
        <w:spacing w:after="0" w:line="240" w:lineRule="auto"/>
      </w:pPr>
      <w:r>
        <w:separator/>
      </w:r>
    </w:p>
  </w:footnote>
  <w:footnote w:type="continuationSeparator" w:id="0">
    <w:p w14:paraId="7E161A14" w14:textId="77777777" w:rsidR="00B640C7" w:rsidRDefault="00B640C7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05BAAEBD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33D07976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FD06295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5862C93E" w14:textId="0796923D" w:rsidR="00A073B4" w:rsidRPr="008B4442" w:rsidRDefault="00C10EB9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>
            <w:rPr>
              <w:color w:val="009FE3" w:themeColor="accent1"/>
              <w:sz w:val="32"/>
              <w:szCs w:val="32"/>
            </w:rPr>
            <w:t>Bieterfragen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0CF2491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3F59C94" wp14:editId="7084A9A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402AD217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5CE36E4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331CA571" w14:textId="483A9B09" w:rsidR="00A073B4" w:rsidRPr="00731D36" w:rsidRDefault="00A073B4" w:rsidP="00454DBD">
          <w:pPr>
            <w:spacing w:after="0" w:line="240" w:lineRule="auto"/>
            <w:rPr>
              <w:rFonts w:cs="Arial"/>
              <w:sz w:val="20"/>
            </w:rPr>
          </w:pPr>
          <w:r>
            <w:rPr>
              <w:color w:val="666F7A" w:themeColor="text2"/>
            </w:rPr>
            <w:t>Vergabenummer:</w:t>
          </w:r>
          <w:r w:rsidR="00B43870">
            <w:rPr>
              <w:color w:val="666F7A" w:themeColor="text2"/>
            </w:rPr>
            <w:t xml:space="preserve"> </w:t>
          </w:r>
          <w:sdt>
            <w:sdtPr>
              <w:rPr>
                <w:color w:val="666F7A" w:themeColor="text2"/>
              </w:rPr>
              <w:id w:val="1459379858"/>
              <w:placeholder>
                <w:docPart w:val="63E762A4D51945C38122170D0E9FADE9"/>
              </w:placeholder>
            </w:sdtPr>
            <w:sdtEndPr/>
            <w:sdtContent>
              <w:r w:rsidR="00621243">
                <w:rPr>
                  <w:color w:val="666F7A" w:themeColor="text2"/>
                </w:rPr>
                <w:t>7</w:t>
              </w:r>
              <w:r w:rsidR="002B11FD">
                <w:rPr>
                  <w:color w:val="666F7A" w:themeColor="text2"/>
                </w:rPr>
                <w:t>24.01</w:t>
              </w:r>
            </w:sdtContent>
          </w:sdt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D03A701" w14:textId="77777777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F245A0">
            <w:rPr>
              <w:color w:val="666F7A" w:themeColor="text2"/>
            </w:rPr>
            <w:t xml:space="preserve"> </w:t>
          </w:r>
          <w:r w:rsidR="008A07D7">
            <w:rPr>
              <w:color w:val="666F7A" w:themeColor="text2"/>
            </w:rPr>
            <w:t xml:space="preserve">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45CA9898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1E865DB9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59365812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14DD968D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13E55F84" w14:textId="77777777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618DF895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2C6CC42F" wp14:editId="63AEFD3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4244E623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3C643C5" w14:textId="77777777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0822B3F0" w14:textId="77777777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65DA9B9" w14:textId="77777777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683DB4F0" w14:textId="77777777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329485903" o:spid="_x0000_i1025" type="#_x0000_t75" style="width:22.5pt;height:22.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3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6"/>
  </w:num>
  <w:num w:numId="2" w16cid:durableId="20136143">
    <w:abstractNumId w:val="6"/>
    <w:lvlOverride w:ilvl="0">
      <w:startOverride w:val="1"/>
    </w:lvlOverride>
  </w:num>
  <w:num w:numId="3" w16cid:durableId="1244755585">
    <w:abstractNumId w:val="6"/>
    <w:lvlOverride w:ilvl="0">
      <w:startOverride w:val="1"/>
    </w:lvlOverride>
  </w:num>
  <w:num w:numId="4" w16cid:durableId="1643659075">
    <w:abstractNumId w:val="1"/>
  </w:num>
  <w:num w:numId="5" w16cid:durableId="1862157343">
    <w:abstractNumId w:val="12"/>
  </w:num>
  <w:num w:numId="6" w16cid:durableId="780491728">
    <w:abstractNumId w:val="8"/>
  </w:num>
  <w:num w:numId="7" w16cid:durableId="2134442403">
    <w:abstractNumId w:val="9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2"/>
  </w:num>
  <w:num w:numId="11" w16cid:durableId="16532209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3"/>
  </w:num>
  <w:num w:numId="13" w16cid:durableId="1727989183">
    <w:abstractNumId w:val="10"/>
  </w:num>
  <w:num w:numId="14" w16cid:durableId="1353528937">
    <w:abstractNumId w:val="5"/>
  </w:num>
  <w:num w:numId="15" w16cid:durableId="854265301">
    <w:abstractNumId w:val="4"/>
  </w:num>
  <w:num w:numId="16" w16cid:durableId="418404739">
    <w:abstractNumId w:val="11"/>
  </w:num>
  <w:num w:numId="17" w16cid:durableId="46350298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1536D"/>
    <w:rsid w:val="000235E2"/>
    <w:rsid w:val="00023E9C"/>
    <w:rsid w:val="00024E08"/>
    <w:rsid w:val="0003589A"/>
    <w:rsid w:val="00050C4A"/>
    <w:rsid w:val="00062AE7"/>
    <w:rsid w:val="00090C53"/>
    <w:rsid w:val="00094F93"/>
    <w:rsid w:val="00095B93"/>
    <w:rsid w:val="000A00EF"/>
    <w:rsid w:val="000B4365"/>
    <w:rsid w:val="000C6AFA"/>
    <w:rsid w:val="000D1688"/>
    <w:rsid w:val="000E0016"/>
    <w:rsid w:val="000E15F1"/>
    <w:rsid w:val="000F3F22"/>
    <w:rsid w:val="00100AB3"/>
    <w:rsid w:val="0010210A"/>
    <w:rsid w:val="001030DD"/>
    <w:rsid w:val="00107A43"/>
    <w:rsid w:val="00107E6E"/>
    <w:rsid w:val="001154AF"/>
    <w:rsid w:val="00121251"/>
    <w:rsid w:val="001235F7"/>
    <w:rsid w:val="0012375D"/>
    <w:rsid w:val="00127143"/>
    <w:rsid w:val="001365D7"/>
    <w:rsid w:val="00136E7C"/>
    <w:rsid w:val="00137163"/>
    <w:rsid w:val="00145C2B"/>
    <w:rsid w:val="001475A2"/>
    <w:rsid w:val="00155EA7"/>
    <w:rsid w:val="0015645D"/>
    <w:rsid w:val="001622E9"/>
    <w:rsid w:val="00166C2B"/>
    <w:rsid w:val="00192178"/>
    <w:rsid w:val="001932B8"/>
    <w:rsid w:val="001A7CDE"/>
    <w:rsid w:val="001B6176"/>
    <w:rsid w:val="001D3A4A"/>
    <w:rsid w:val="002019CB"/>
    <w:rsid w:val="00205CE0"/>
    <w:rsid w:val="00213AEE"/>
    <w:rsid w:val="00223207"/>
    <w:rsid w:val="002329D0"/>
    <w:rsid w:val="002409EE"/>
    <w:rsid w:val="00247A12"/>
    <w:rsid w:val="002559C1"/>
    <w:rsid w:val="00270155"/>
    <w:rsid w:val="00274EB0"/>
    <w:rsid w:val="00286977"/>
    <w:rsid w:val="00287856"/>
    <w:rsid w:val="002A2EA4"/>
    <w:rsid w:val="002B11FD"/>
    <w:rsid w:val="002B1408"/>
    <w:rsid w:val="002C1A76"/>
    <w:rsid w:val="002C2B77"/>
    <w:rsid w:val="002D5344"/>
    <w:rsid w:val="002D7B95"/>
    <w:rsid w:val="002E5C90"/>
    <w:rsid w:val="002F0F3D"/>
    <w:rsid w:val="00310F3F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3F54DB"/>
    <w:rsid w:val="003F5804"/>
    <w:rsid w:val="004104D2"/>
    <w:rsid w:val="00417D72"/>
    <w:rsid w:val="00423D84"/>
    <w:rsid w:val="0042634B"/>
    <w:rsid w:val="004312AC"/>
    <w:rsid w:val="004352F0"/>
    <w:rsid w:val="00437C29"/>
    <w:rsid w:val="004548D5"/>
    <w:rsid w:val="00454DBD"/>
    <w:rsid w:val="00457C19"/>
    <w:rsid w:val="0046428A"/>
    <w:rsid w:val="00491B8A"/>
    <w:rsid w:val="00494E36"/>
    <w:rsid w:val="00495C8F"/>
    <w:rsid w:val="004B610E"/>
    <w:rsid w:val="004D5218"/>
    <w:rsid w:val="004F7431"/>
    <w:rsid w:val="00500149"/>
    <w:rsid w:val="0050248C"/>
    <w:rsid w:val="00510773"/>
    <w:rsid w:val="005115E7"/>
    <w:rsid w:val="00515400"/>
    <w:rsid w:val="005274DE"/>
    <w:rsid w:val="0053042E"/>
    <w:rsid w:val="00532769"/>
    <w:rsid w:val="00542F59"/>
    <w:rsid w:val="00544DA5"/>
    <w:rsid w:val="00567FCF"/>
    <w:rsid w:val="00573238"/>
    <w:rsid w:val="00574620"/>
    <w:rsid w:val="00575886"/>
    <w:rsid w:val="00575AFC"/>
    <w:rsid w:val="00593364"/>
    <w:rsid w:val="00596EB1"/>
    <w:rsid w:val="00597102"/>
    <w:rsid w:val="00597CF8"/>
    <w:rsid w:val="005A52AC"/>
    <w:rsid w:val="005B3682"/>
    <w:rsid w:val="005C738D"/>
    <w:rsid w:val="005E6892"/>
    <w:rsid w:val="00603134"/>
    <w:rsid w:val="00607700"/>
    <w:rsid w:val="00607A42"/>
    <w:rsid w:val="00616900"/>
    <w:rsid w:val="00621243"/>
    <w:rsid w:val="00621555"/>
    <w:rsid w:val="00622C62"/>
    <w:rsid w:val="00647F29"/>
    <w:rsid w:val="006673EB"/>
    <w:rsid w:val="00671DB6"/>
    <w:rsid w:val="00673125"/>
    <w:rsid w:val="00682943"/>
    <w:rsid w:val="00685C92"/>
    <w:rsid w:val="006904B5"/>
    <w:rsid w:val="006A71AF"/>
    <w:rsid w:val="006C14B5"/>
    <w:rsid w:val="006D1292"/>
    <w:rsid w:val="006D4EA3"/>
    <w:rsid w:val="006F6C7C"/>
    <w:rsid w:val="007049CB"/>
    <w:rsid w:val="007051EF"/>
    <w:rsid w:val="007151C4"/>
    <w:rsid w:val="007159C1"/>
    <w:rsid w:val="00731199"/>
    <w:rsid w:val="00731D36"/>
    <w:rsid w:val="007564A3"/>
    <w:rsid w:val="00760C81"/>
    <w:rsid w:val="007651F5"/>
    <w:rsid w:val="00783849"/>
    <w:rsid w:val="007B2ACF"/>
    <w:rsid w:val="007D3D75"/>
    <w:rsid w:val="007F141C"/>
    <w:rsid w:val="0081305A"/>
    <w:rsid w:val="008146A1"/>
    <w:rsid w:val="0082408B"/>
    <w:rsid w:val="00837501"/>
    <w:rsid w:val="0084231A"/>
    <w:rsid w:val="00885625"/>
    <w:rsid w:val="00893F7D"/>
    <w:rsid w:val="008A07D7"/>
    <w:rsid w:val="008B4442"/>
    <w:rsid w:val="008C289A"/>
    <w:rsid w:val="008E1004"/>
    <w:rsid w:val="008E3F0B"/>
    <w:rsid w:val="008E632B"/>
    <w:rsid w:val="008E7B2B"/>
    <w:rsid w:val="0091561A"/>
    <w:rsid w:val="00927ECB"/>
    <w:rsid w:val="00937B18"/>
    <w:rsid w:val="00956438"/>
    <w:rsid w:val="009573CF"/>
    <w:rsid w:val="00961F1B"/>
    <w:rsid w:val="00995D9B"/>
    <w:rsid w:val="00997681"/>
    <w:rsid w:val="00997A8C"/>
    <w:rsid w:val="009A06DF"/>
    <w:rsid w:val="009B0702"/>
    <w:rsid w:val="009C2F15"/>
    <w:rsid w:val="009D6E5B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7B02"/>
    <w:rsid w:val="00AF2789"/>
    <w:rsid w:val="00B12A7A"/>
    <w:rsid w:val="00B14E15"/>
    <w:rsid w:val="00B20428"/>
    <w:rsid w:val="00B20969"/>
    <w:rsid w:val="00B322D4"/>
    <w:rsid w:val="00B36EF8"/>
    <w:rsid w:val="00B43870"/>
    <w:rsid w:val="00B61402"/>
    <w:rsid w:val="00B640C7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F5467"/>
    <w:rsid w:val="00C10EB9"/>
    <w:rsid w:val="00C3498E"/>
    <w:rsid w:val="00C42271"/>
    <w:rsid w:val="00C428E8"/>
    <w:rsid w:val="00C44C3A"/>
    <w:rsid w:val="00C55708"/>
    <w:rsid w:val="00C565BB"/>
    <w:rsid w:val="00C610FE"/>
    <w:rsid w:val="00C67998"/>
    <w:rsid w:val="00C80904"/>
    <w:rsid w:val="00C8565F"/>
    <w:rsid w:val="00C91624"/>
    <w:rsid w:val="00C91E28"/>
    <w:rsid w:val="00C95CC3"/>
    <w:rsid w:val="00CB1127"/>
    <w:rsid w:val="00CB4E8A"/>
    <w:rsid w:val="00CE26CC"/>
    <w:rsid w:val="00D02ED8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B56E0"/>
    <w:rsid w:val="00DC0E1F"/>
    <w:rsid w:val="00DC53A9"/>
    <w:rsid w:val="00DD69B4"/>
    <w:rsid w:val="00E0266C"/>
    <w:rsid w:val="00E47B5E"/>
    <w:rsid w:val="00E63686"/>
    <w:rsid w:val="00E643AA"/>
    <w:rsid w:val="00E87E64"/>
    <w:rsid w:val="00EB1359"/>
    <w:rsid w:val="00ED24DC"/>
    <w:rsid w:val="00F05B51"/>
    <w:rsid w:val="00F06274"/>
    <w:rsid w:val="00F12788"/>
    <w:rsid w:val="00F15DF0"/>
    <w:rsid w:val="00F1740C"/>
    <w:rsid w:val="00F210F1"/>
    <w:rsid w:val="00F245A0"/>
    <w:rsid w:val="00F37E0C"/>
    <w:rsid w:val="00F4335E"/>
    <w:rsid w:val="00F50C7A"/>
    <w:rsid w:val="00F54BCC"/>
    <w:rsid w:val="00F5569F"/>
    <w:rsid w:val="00F6178D"/>
    <w:rsid w:val="00F71828"/>
    <w:rsid w:val="00F732A1"/>
    <w:rsid w:val="00F861B7"/>
    <w:rsid w:val="00F97767"/>
    <w:rsid w:val="00FB4070"/>
    <w:rsid w:val="00FC5D45"/>
    <w:rsid w:val="00FD0EE1"/>
    <w:rsid w:val="00FD7DE9"/>
    <w:rsid w:val="00FE1861"/>
    <w:rsid w:val="00FE2368"/>
    <w:rsid w:val="00FE7D85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4D30F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8F60FB15C834E3B92901B047BD7B9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4AC506-85A5-46F4-8461-7EF2F6BA2E35}"/>
      </w:docPartPr>
      <w:docPartBody>
        <w:p w:rsidR="00086D55" w:rsidRDefault="00D23C1D" w:rsidP="00D23C1D">
          <w:pPr>
            <w:pStyle w:val="78F60FB15C834E3B92901B047BD7B92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3A9BD5D935C426EB4548FE8761316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66D81-4DD4-4247-A335-89F6E55D605C}"/>
      </w:docPartPr>
      <w:docPartBody>
        <w:p w:rsidR="00086D55" w:rsidRDefault="00D23C1D" w:rsidP="00D23C1D">
          <w:pPr>
            <w:pStyle w:val="23A9BD5D935C426EB4548FE87613166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8BA8ECCE8048D5888FCF31312AE6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5D35B1-3AB2-481D-A8CB-E6F5A89DA764}"/>
      </w:docPartPr>
      <w:docPartBody>
        <w:p w:rsidR="00086D55" w:rsidRDefault="00D23C1D" w:rsidP="00D23C1D">
          <w:pPr>
            <w:pStyle w:val="968BA8ECCE8048D5888FCF31312AE6F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35744C59D484D38ADF663D2D1C035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F0E48F-44EF-45FE-BDC1-7CBF2903EB3A}"/>
      </w:docPartPr>
      <w:docPartBody>
        <w:p w:rsidR="00086D55" w:rsidRDefault="00D23C1D" w:rsidP="00D23C1D">
          <w:pPr>
            <w:pStyle w:val="535744C59D484D38ADF663D2D1C035C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E8DEC92DCAA420EBE04ADF2FF0B63F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F28C50-4CCD-4377-A903-2A4B8E3F033F}"/>
      </w:docPartPr>
      <w:docPartBody>
        <w:p w:rsidR="00086D55" w:rsidRDefault="00D23C1D" w:rsidP="00D23C1D">
          <w:pPr>
            <w:pStyle w:val="CE8DEC92DCAA420EBE04ADF2FF0B63F8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79357901CD54D9AA47C3F0766EE4C7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8C16DF-FFC1-41F4-B410-68E7F2B4ED05}"/>
      </w:docPartPr>
      <w:docPartBody>
        <w:p w:rsidR="00086D55" w:rsidRDefault="00D23C1D" w:rsidP="00D23C1D">
          <w:pPr>
            <w:pStyle w:val="379357901CD54D9AA47C3F0766EE4C7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3496524D8F474EEA88F6ED246A6B50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9C892-D69F-44B1-BE7E-A82325CAD624}"/>
      </w:docPartPr>
      <w:docPartBody>
        <w:p w:rsidR="00086D55" w:rsidRDefault="00D23C1D" w:rsidP="00D23C1D">
          <w:pPr>
            <w:pStyle w:val="3496524D8F474EEA88F6ED246A6B509B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E792091C63F4EBC8CF6539466A57C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DB6C859-80E8-4F13-8907-DB42B6D5116E}"/>
      </w:docPartPr>
      <w:docPartBody>
        <w:p w:rsidR="00086D55" w:rsidRDefault="00D23C1D" w:rsidP="00D23C1D">
          <w:pPr>
            <w:pStyle w:val="FE792091C63F4EBC8CF6539466A57C61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E81E0FC8384A1592F1760AB4A041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26F885-FD14-4564-B07D-8F2F40C8B094}"/>
      </w:docPartPr>
      <w:docPartBody>
        <w:p w:rsidR="00086D55" w:rsidRDefault="00D23C1D" w:rsidP="00D23C1D">
          <w:pPr>
            <w:pStyle w:val="43E81E0FC8384A1592F1760AB4A04176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C97F7125CBD452D9C692CE09E59C7B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CDFD214-2127-45DA-A09F-F53CD56F96AC}"/>
      </w:docPartPr>
      <w:docPartBody>
        <w:p w:rsidR="00086D55" w:rsidRDefault="00D23C1D" w:rsidP="00D23C1D">
          <w:pPr>
            <w:pStyle w:val="FC97F7125CBD452D9C692CE09E59C7BD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11C1B506B9246E4BF405AEE9CE8E4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79EDF1-7A13-494E-88CB-71D60DD769F4}"/>
      </w:docPartPr>
      <w:docPartBody>
        <w:p w:rsidR="00086D55" w:rsidRDefault="00D23C1D" w:rsidP="00D23C1D">
          <w:pPr>
            <w:pStyle w:val="A11C1B506B9246E4BF405AEE9CE8E4A0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3E762A4D51945C38122170D0E9FADE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A1A1CF-0D06-4D48-877C-7C2F0F3BF549}"/>
      </w:docPartPr>
      <w:docPartBody>
        <w:p w:rsidR="00B04D06" w:rsidRDefault="00B04D06" w:rsidP="00B04D06">
          <w:pPr>
            <w:pStyle w:val="63E762A4D51945C38122170D0E9FADE9"/>
          </w:pPr>
          <w:r w:rsidRPr="00B70D5B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 Light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1536D"/>
    <w:rsid w:val="00086D55"/>
    <w:rsid w:val="000D1030"/>
    <w:rsid w:val="000E15F1"/>
    <w:rsid w:val="00107A43"/>
    <w:rsid w:val="00122251"/>
    <w:rsid w:val="00205CE0"/>
    <w:rsid w:val="00225DAB"/>
    <w:rsid w:val="003F5804"/>
    <w:rsid w:val="004216F2"/>
    <w:rsid w:val="0046428A"/>
    <w:rsid w:val="005115E7"/>
    <w:rsid w:val="005274DE"/>
    <w:rsid w:val="00597102"/>
    <w:rsid w:val="00741B73"/>
    <w:rsid w:val="00783849"/>
    <w:rsid w:val="0081305A"/>
    <w:rsid w:val="008E632B"/>
    <w:rsid w:val="00927ECB"/>
    <w:rsid w:val="00A24715"/>
    <w:rsid w:val="00B04D06"/>
    <w:rsid w:val="00C44C3A"/>
    <w:rsid w:val="00D23C1D"/>
    <w:rsid w:val="00DA04DA"/>
    <w:rsid w:val="00DB56E0"/>
    <w:rsid w:val="00DD1351"/>
    <w:rsid w:val="00E643AA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B04D06"/>
    <w:rPr>
      <w:color w:val="808080"/>
    </w:rPr>
  </w:style>
  <w:style w:type="paragraph" w:customStyle="1" w:styleId="78F60FB15C834E3B92901B047BD7B92B">
    <w:name w:val="78F60FB15C834E3B92901B047BD7B92B"/>
    <w:rsid w:val="00D23C1D"/>
  </w:style>
  <w:style w:type="paragraph" w:customStyle="1" w:styleId="23A9BD5D935C426EB4548FE876131668">
    <w:name w:val="23A9BD5D935C426EB4548FE876131668"/>
    <w:rsid w:val="00D23C1D"/>
  </w:style>
  <w:style w:type="paragraph" w:customStyle="1" w:styleId="968BA8ECCE8048D5888FCF31312AE6FB">
    <w:name w:val="968BA8ECCE8048D5888FCF31312AE6FB"/>
    <w:rsid w:val="00D23C1D"/>
  </w:style>
  <w:style w:type="paragraph" w:customStyle="1" w:styleId="535744C59D484D38ADF663D2D1C035C6">
    <w:name w:val="535744C59D484D38ADF663D2D1C035C6"/>
    <w:rsid w:val="00D23C1D"/>
  </w:style>
  <w:style w:type="paragraph" w:customStyle="1" w:styleId="CE8DEC92DCAA420EBE04ADF2FF0B63F8">
    <w:name w:val="CE8DEC92DCAA420EBE04ADF2FF0B63F8"/>
    <w:rsid w:val="00D23C1D"/>
  </w:style>
  <w:style w:type="paragraph" w:customStyle="1" w:styleId="379357901CD54D9AA47C3F0766EE4C7D">
    <w:name w:val="379357901CD54D9AA47C3F0766EE4C7D"/>
    <w:rsid w:val="00D23C1D"/>
  </w:style>
  <w:style w:type="paragraph" w:customStyle="1" w:styleId="3496524D8F474EEA88F6ED246A6B509B">
    <w:name w:val="3496524D8F474EEA88F6ED246A6B509B"/>
    <w:rsid w:val="00D23C1D"/>
  </w:style>
  <w:style w:type="paragraph" w:customStyle="1" w:styleId="FE792091C63F4EBC8CF6539466A57C61">
    <w:name w:val="FE792091C63F4EBC8CF6539466A57C61"/>
    <w:rsid w:val="00D23C1D"/>
  </w:style>
  <w:style w:type="paragraph" w:customStyle="1" w:styleId="43E81E0FC8384A1592F1760AB4A04176">
    <w:name w:val="43E81E0FC8384A1592F1760AB4A04176"/>
    <w:rsid w:val="00D23C1D"/>
  </w:style>
  <w:style w:type="paragraph" w:customStyle="1" w:styleId="FC97F7125CBD452D9C692CE09E59C7BD">
    <w:name w:val="FC97F7125CBD452D9C692CE09E59C7BD"/>
    <w:rsid w:val="00D23C1D"/>
  </w:style>
  <w:style w:type="paragraph" w:customStyle="1" w:styleId="A11C1B506B9246E4BF405AEE9CE8E4A0">
    <w:name w:val="A11C1B506B9246E4BF405AEE9CE8E4A0"/>
    <w:rsid w:val="00D23C1D"/>
  </w:style>
  <w:style w:type="paragraph" w:customStyle="1" w:styleId="63E762A4D51945C38122170D0E9FADE9">
    <w:name w:val="63E762A4D51945C38122170D0E9FADE9"/>
    <w:rsid w:val="00B04D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customXml/itemProps3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94E20F0-C9FB-4665-9C1B-6F82F64836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87</Words>
  <Characters>474</Characters>
  <Application>Microsoft Office Word</Application>
  <DocSecurity>0</DocSecurity>
  <Lines>45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14</cp:revision>
  <cp:lastPrinted>2023-01-23T14:03:00Z</cp:lastPrinted>
  <dcterms:created xsi:type="dcterms:W3CDTF">2025-08-28T07:35:00Z</dcterms:created>
  <dcterms:modified xsi:type="dcterms:W3CDTF">2026-06-24T10:50:00Z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